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AD66B" w14:textId="386D4FAB" w:rsidR="007E331F" w:rsidRPr="000E365D" w:rsidRDefault="007E331F" w:rsidP="000E365D">
      <w:pPr>
        <w:pStyle w:val="Nagwek4"/>
        <w:spacing w:before="0" w:after="48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0E365D" w14:paraId="737EE94E" w14:textId="77777777" w:rsidTr="005844F6">
        <w:tc>
          <w:tcPr>
            <w:tcW w:w="9104" w:type="dxa"/>
            <w:shd w:val="clear" w:color="auto" w:fill="F2F2F2"/>
          </w:tcPr>
          <w:p w14:paraId="0D10AEA6" w14:textId="77777777" w:rsidR="00F31EAC" w:rsidRPr="000E365D" w:rsidRDefault="00F31EAC" w:rsidP="000E365D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0E365D">
              <w:rPr>
                <w:rFonts w:asciiTheme="minorHAnsi" w:hAnsiTheme="minorHAnsi" w:cstheme="minorHAnsi"/>
                <w:bCs/>
                <w:sz w:val="20"/>
              </w:rPr>
              <w:t>OFERT</w:t>
            </w:r>
            <w:r w:rsidR="00140C27" w:rsidRPr="000E365D">
              <w:rPr>
                <w:rFonts w:asciiTheme="minorHAnsi" w:hAnsiTheme="minorHAnsi" w:cstheme="minorHAnsi"/>
                <w:bCs/>
                <w:sz w:val="20"/>
              </w:rPr>
              <w:t>A</w:t>
            </w:r>
          </w:p>
          <w:p w14:paraId="5408DFCF" w14:textId="77777777" w:rsidR="006D51B7" w:rsidRPr="000E365D" w:rsidRDefault="006D51B7" w:rsidP="000E365D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6C93EC2" w14:textId="77777777" w:rsidR="00140C27" w:rsidRPr="000E365D" w:rsidRDefault="00FF3A31" w:rsidP="000E365D">
      <w:pPr>
        <w:spacing w:before="480" w:line="276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0E365D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51798832" w14:textId="77777777" w:rsidR="00140C27" w:rsidRPr="000E365D" w:rsidRDefault="00FF3A31" w:rsidP="000E365D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0E365D">
        <w:rPr>
          <w:rFonts w:asciiTheme="minorHAnsi" w:hAnsiTheme="minorHAnsi" w:cstheme="minorHAnsi"/>
          <w:sz w:val="20"/>
          <w:szCs w:val="20"/>
        </w:rPr>
        <w:t xml:space="preserve"> </w:t>
      </w:r>
      <w:r w:rsidRPr="000E365D">
        <w:rPr>
          <w:rFonts w:asciiTheme="minorHAnsi" w:hAnsiTheme="minorHAnsi" w:cstheme="minorHAnsi"/>
          <w:sz w:val="20"/>
          <w:szCs w:val="20"/>
        </w:rPr>
        <w:t>29</w:t>
      </w:r>
    </w:p>
    <w:p w14:paraId="3E6AB956" w14:textId="77777777" w:rsidR="00140C27" w:rsidRPr="000E365D" w:rsidRDefault="00FF3A31" w:rsidP="000E365D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sz w:val="20"/>
          <w:szCs w:val="20"/>
        </w:rPr>
        <w:t>08-110</w:t>
      </w:r>
      <w:r w:rsidR="00140C27" w:rsidRPr="000E365D">
        <w:rPr>
          <w:rFonts w:asciiTheme="minorHAnsi" w:hAnsiTheme="minorHAnsi" w:cstheme="minorHAnsi"/>
          <w:sz w:val="20"/>
          <w:szCs w:val="20"/>
        </w:rPr>
        <w:t xml:space="preserve"> </w:t>
      </w:r>
      <w:r w:rsidRPr="000E365D">
        <w:rPr>
          <w:rFonts w:asciiTheme="minorHAnsi" w:hAnsiTheme="minorHAnsi" w:cstheme="minorHAnsi"/>
          <w:sz w:val="20"/>
          <w:szCs w:val="20"/>
        </w:rPr>
        <w:t>Siedlce</w:t>
      </w:r>
    </w:p>
    <w:p w14:paraId="1F54E38C" w14:textId="77777777" w:rsidR="00140C27" w:rsidRPr="000E365D" w:rsidRDefault="00140C27" w:rsidP="000E365D">
      <w:pPr>
        <w:spacing w:line="276" w:lineRule="auto"/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E365D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16AA3A65" w14:textId="77777777" w:rsidR="00140C27" w:rsidRPr="000E365D" w:rsidRDefault="00140C27" w:rsidP="000E365D">
      <w:pPr>
        <w:spacing w:line="276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bCs/>
          <w:sz w:val="20"/>
          <w:szCs w:val="20"/>
        </w:rPr>
        <w:t>[nazwa zamawiającego, adres]</w:t>
      </w:r>
    </w:p>
    <w:p w14:paraId="1B8EE193" w14:textId="77777777" w:rsidR="00F31EAC" w:rsidRPr="000E365D" w:rsidRDefault="002E612D" w:rsidP="000E365D">
      <w:pPr>
        <w:spacing w:before="36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0E365D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0E365D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0E365D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2"/>
        <w:gridCol w:w="6722"/>
      </w:tblGrid>
      <w:tr w:rsidR="00140C27" w:rsidRPr="000E365D" w14:paraId="428ECA99" w14:textId="77777777">
        <w:tc>
          <w:tcPr>
            <w:tcW w:w="2268" w:type="dxa"/>
          </w:tcPr>
          <w:p w14:paraId="537096AC" w14:textId="77777777" w:rsidR="00140C27" w:rsidRPr="000E365D" w:rsidRDefault="00140C27" w:rsidP="000E365D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21512F42" w14:textId="77777777" w:rsidR="00140C27" w:rsidRPr="000E365D" w:rsidRDefault="00FF3A31" w:rsidP="000E365D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E365D">
              <w:rPr>
                <w:rFonts w:asciiTheme="minorHAnsi" w:hAnsiTheme="minorHAnsi" w:cstheme="minorHAnsi"/>
                <w:bCs/>
                <w:sz w:val="20"/>
                <w:szCs w:val="20"/>
              </w:rPr>
              <w:t>Realizacja zadania w formule "zaprojektuj i wybuduj", obejmującego opracowanie dokumentacji projektowej oraz wykonanie robót budowlanych i instalacyjnych związanych z realizacją projektu pn: rozbudowa budynku Samodzielnego Publicznego Zakładu Opieki Zdrowotnej w Siedlcach o Poradnię Zdrowia Psychicznego i Oddział Dzienny Psychiatryczny dla Dzieci i Młodzieży przy ul. Mazurskiej 1 w Siedlcach</w:t>
            </w:r>
            <w:r w:rsidR="00140C27" w:rsidRPr="000E365D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FF3A31" w:rsidRPr="000E365D" w14:paraId="0C9F9702" w14:textId="77777777" w:rsidTr="00DE237B">
        <w:tc>
          <w:tcPr>
            <w:tcW w:w="2268" w:type="dxa"/>
          </w:tcPr>
          <w:p w14:paraId="7AFF1E54" w14:textId="77777777" w:rsidR="00FF3A31" w:rsidRPr="000E365D" w:rsidRDefault="00FF3A31" w:rsidP="000E365D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283B790C" w14:textId="77777777" w:rsidR="00FF3A31" w:rsidRPr="000E365D" w:rsidRDefault="00FF3A31" w:rsidP="000E365D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E365D">
              <w:rPr>
                <w:rFonts w:asciiTheme="minorHAnsi" w:hAnsiTheme="minorHAnsi" w:cstheme="minorHAnsi"/>
                <w:bCs/>
                <w:sz w:val="20"/>
                <w:szCs w:val="20"/>
              </w:rPr>
              <w:t>CZPMazurska/573/2026</w:t>
            </w:r>
          </w:p>
        </w:tc>
      </w:tr>
    </w:tbl>
    <w:p w14:paraId="6170CC71" w14:textId="77777777" w:rsidR="00AA39D6" w:rsidRPr="000E365D" w:rsidRDefault="00AA39D6" w:rsidP="000E365D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sz w:val="20"/>
          <w:szCs w:val="20"/>
        </w:rPr>
        <w:t>my niżej podpisani:</w:t>
      </w:r>
    </w:p>
    <w:p w14:paraId="3F5FE50A" w14:textId="77777777" w:rsidR="00EB7584" w:rsidRPr="000E365D" w:rsidRDefault="00EB7584" w:rsidP="000E365D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E365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5CE2903D" w14:textId="77777777" w:rsidR="00EB7584" w:rsidRPr="000E365D" w:rsidRDefault="00EB7584" w:rsidP="000E365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7AC46BAB" w14:textId="77777777" w:rsidR="00AA39D6" w:rsidRPr="000E365D" w:rsidRDefault="003B769C" w:rsidP="000E365D">
      <w:pPr>
        <w:spacing w:before="12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sz w:val="20"/>
          <w:szCs w:val="20"/>
        </w:rPr>
        <w:t>d</w:t>
      </w:r>
      <w:r w:rsidR="00AA39D6" w:rsidRPr="000E365D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5C637475" w14:textId="77777777" w:rsidR="00AE2ACB" w:rsidRPr="000E365D" w:rsidRDefault="00AE2ACB" w:rsidP="000E365D">
      <w:pPr>
        <w:spacing w:after="6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0E365D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6E7797B9" w14:textId="77777777" w:rsidR="00ED4154" w:rsidRPr="000E365D" w:rsidRDefault="00ED4154" w:rsidP="000E365D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0E365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(w przypadku składania oferty przez podmioty występujące wspólnie, należy podać nazwy (firmy) </w:t>
      </w:r>
      <w:r w:rsidR="00216425" w:rsidRPr="000E365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  </w:t>
      </w:r>
      <w:r w:rsidRPr="000E365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0E365D" w14:paraId="372E0A2E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7D0491A2" w14:textId="77777777" w:rsidR="00AE2ACB" w:rsidRPr="000E365D" w:rsidRDefault="00AE2ACB" w:rsidP="000E365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3353F6C1" w14:textId="77777777" w:rsidR="00AE2ACB" w:rsidRPr="000E365D" w:rsidRDefault="00AE2ACB" w:rsidP="000E365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0E365D" w14:paraId="19BAC9B1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C4945CC" w14:textId="77777777" w:rsidR="00AE2ACB" w:rsidRPr="000E365D" w:rsidRDefault="00AE2ACB" w:rsidP="000E365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2207A111" w14:textId="77777777" w:rsidR="00AE2ACB" w:rsidRPr="000E365D" w:rsidRDefault="00AE2ACB" w:rsidP="000E365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D51B7" w:rsidRPr="000E365D" w14:paraId="49B8E625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2DD84DD7" w14:textId="77777777" w:rsidR="006D51B7" w:rsidRPr="000E365D" w:rsidRDefault="006D51B7" w:rsidP="000E365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5E2EEFF8" w14:textId="77777777" w:rsidR="006D51B7" w:rsidRPr="000E365D" w:rsidRDefault="006D51B7" w:rsidP="000E365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0E365D" w14:paraId="2734BF6E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5561E63E" w14:textId="77777777" w:rsidR="00AE2ACB" w:rsidRPr="000E365D" w:rsidRDefault="00AE2ACB" w:rsidP="000E365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0E365D">
              <w:rPr>
                <w:rFonts w:asciiTheme="minorHAnsi" w:eastAsia="Calibri" w:hAnsiTheme="minorHAnsi" w:cstheme="minorHAnsi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27CAB955" w14:textId="77777777" w:rsidR="00AE2ACB" w:rsidRPr="000E365D" w:rsidRDefault="00AE2ACB" w:rsidP="000E365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0E365D" w14:paraId="452194F1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2DA0B8BA" w14:textId="77777777" w:rsidR="00AE2ACB" w:rsidRPr="000E365D" w:rsidRDefault="00AE2ACB" w:rsidP="000E365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0E365D">
              <w:rPr>
                <w:rFonts w:asciiTheme="minorHAnsi" w:eastAsia="Calibri" w:hAnsiTheme="minorHAnsi" w:cstheme="minorHAnsi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9DB8247" w14:textId="77777777" w:rsidR="00AE2ACB" w:rsidRPr="000E365D" w:rsidRDefault="00AE2ACB" w:rsidP="000E365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0E365D" w14:paraId="7EEF5158" w14:textId="77777777" w:rsidTr="00C76D8E">
        <w:trPr>
          <w:trHeight w:val="1833"/>
        </w:trPr>
        <w:tc>
          <w:tcPr>
            <w:tcW w:w="2552" w:type="dxa"/>
            <w:vAlign w:val="center"/>
          </w:tcPr>
          <w:p w14:paraId="345BAF67" w14:textId="77777777" w:rsidR="00AE2ACB" w:rsidRPr="000E365D" w:rsidRDefault="00D5631A" w:rsidP="000E365D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Rodzaj wykonawcy</w:t>
            </w:r>
            <w:r w:rsidR="00497AEE" w:rsidRPr="000E365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0E365D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0E365D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3C64D1B1" w14:textId="77777777" w:rsidR="00C76D8E" w:rsidRPr="000E365D" w:rsidRDefault="00C76D8E" w:rsidP="000E365D">
            <w:pPr>
              <w:autoSpaceDE w:val="0"/>
              <w:autoSpaceDN w:val="0"/>
              <w:adjustRightInd w:val="0"/>
              <w:spacing w:before="120" w:line="276" w:lineRule="auto"/>
              <w:contextualSpacing/>
              <w:jc w:val="both"/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</w:pPr>
            <w:r w:rsidRPr="000E365D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  <w:t>[   ] Mikroprzedsiębiorstwo</w:t>
            </w:r>
          </w:p>
          <w:p w14:paraId="02CD53E3" w14:textId="77777777" w:rsidR="00C76D8E" w:rsidRPr="000E365D" w:rsidRDefault="00C76D8E" w:rsidP="000E365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</w:pPr>
            <w:r w:rsidRPr="000E365D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  <w:t>[   ] Małe przedsiębiorstwo</w:t>
            </w:r>
          </w:p>
          <w:p w14:paraId="1A17E41D" w14:textId="77777777" w:rsidR="00C76D8E" w:rsidRPr="000E365D" w:rsidRDefault="00C76D8E" w:rsidP="000E365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</w:pPr>
            <w:r w:rsidRPr="000E365D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  <w:t>[   ] Średnie przedsiębiorstwo</w:t>
            </w:r>
          </w:p>
          <w:p w14:paraId="2196EC4E" w14:textId="77777777" w:rsidR="00C76D8E" w:rsidRPr="000E365D" w:rsidRDefault="00C76D8E" w:rsidP="000E365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</w:pPr>
            <w:r w:rsidRPr="000E365D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  <w:t>[   ] Jednoosobowa działalność gospodarcza</w:t>
            </w:r>
          </w:p>
          <w:p w14:paraId="35F4268E" w14:textId="77777777" w:rsidR="00C76D8E" w:rsidRPr="000E365D" w:rsidRDefault="00C76D8E" w:rsidP="000E365D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</w:pPr>
            <w:r w:rsidRPr="000E365D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  <w:t>[   ] Osoba fizyczna nieprowadząca działalności gospodarczej</w:t>
            </w:r>
          </w:p>
          <w:p w14:paraId="7277F498" w14:textId="77777777" w:rsidR="00497AEE" w:rsidRPr="000E365D" w:rsidRDefault="00C76D8E" w:rsidP="000E365D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hAnsiTheme="minorHAnsi" w:cstheme="minorHAnsi"/>
                <w:sz w:val="20"/>
                <w:szCs w:val="20"/>
              </w:rPr>
              <w:t>[   ] Inny rodzaj</w:t>
            </w:r>
          </w:p>
        </w:tc>
      </w:tr>
    </w:tbl>
    <w:p w14:paraId="3E108CFD" w14:textId="77777777" w:rsidR="00C11FEF" w:rsidRPr="000E365D" w:rsidRDefault="00C11FEF" w:rsidP="000E365D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1BFD8EAB" w14:textId="77777777" w:rsidR="004D5A42" w:rsidRPr="000E365D" w:rsidRDefault="004D5A42" w:rsidP="000E365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0E365D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0E365D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0E365D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0E365D">
        <w:rPr>
          <w:rFonts w:asciiTheme="minorHAnsi" w:hAnsiTheme="minorHAnsi" w:cstheme="minorHAnsi"/>
          <w:sz w:val="20"/>
          <w:szCs w:val="20"/>
        </w:rPr>
        <w:t>,</w:t>
      </w:r>
      <w:r w:rsidR="007F3E87" w:rsidRPr="000E365D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0E365D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0E365D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0E365D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0E365D">
        <w:rPr>
          <w:rFonts w:asciiTheme="minorHAnsi" w:hAnsiTheme="minorHAnsi" w:cstheme="minorHAnsi"/>
          <w:sz w:val="20"/>
          <w:szCs w:val="20"/>
        </w:rPr>
        <w:t>).</w:t>
      </w:r>
    </w:p>
    <w:p w14:paraId="6956F7E8" w14:textId="77777777" w:rsidR="006E3E28" w:rsidRPr="000E365D" w:rsidRDefault="00B964C4" w:rsidP="000E365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E365D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0E365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E365D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0E365D">
        <w:rPr>
          <w:rFonts w:asciiTheme="minorHAnsi" w:hAnsiTheme="minorHAnsi" w:cstheme="minorHAnsi"/>
          <w:sz w:val="20"/>
          <w:szCs w:val="20"/>
        </w:rPr>
        <w:t>przedmiotu zamówienia za cenę:</w:t>
      </w:r>
    </w:p>
    <w:p w14:paraId="61E64316" w14:textId="77777777" w:rsidR="006E3E28" w:rsidRPr="000E365D" w:rsidRDefault="006E3E28" w:rsidP="000E365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sz w:val="20"/>
          <w:szCs w:val="20"/>
        </w:rPr>
        <w:t>Cena brutto ………......................... zł</w:t>
      </w:r>
    </w:p>
    <w:p w14:paraId="59A87EEE" w14:textId="77777777" w:rsidR="006E3E28" w:rsidRPr="000E365D" w:rsidRDefault="006E3E28" w:rsidP="000E365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sz w:val="20"/>
          <w:szCs w:val="20"/>
        </w:rPr>
        <w:t>(słownie: .............................................................................................................. zł).</w:t>
      </w:r>
    </w:p>
    <w:p w14:paraId="301A456E" w14:textId="77777777" w:rsidR="006D09E0" w:rsidRPr="000E365D" w:rsidRDefault="006D09E0" w:rsidP="000E365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AE6660C" w14:textId="77777777" w:rsidR="00B9086B" w:rsidRPr="000E365D" w:rsidRDefault="00B9086B" w:rsidP="000E365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b/>
          <w:sz w:val="20"/>
          <w:szCs w:val="20"/>
        </w:rPr>
        <w:t>OŚWIADCZAMY</w:t>
      </w:r>
      <w:r w:rsidRPr="000E365D">
        <w:rPr>
          <w:rFonts w:asciiTheme="minorHAnsi" w:hAnsiTheme="minorHAnsi" w:cstheme="minorHAnsi"/>
          <w:sz w:val="20"/>
          <w:szCs w:val="20"/>
        </w:rPr>
        <w:t>, że:</w:t>
      </w:r>
    </w:p>
    <w:p w14:paraId="73E5D96F" w14:textId="77777777" w:rsidR="00ED4154" w:rsidRPr="000E365D" w:rsidRDefault="00FF57EE" w:rsidP="000E365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0E365D">
        <w:rPr>
          <w:rFonts w:asciiTheme="minorHAnsi" w:hAnsiTheme="minorHAnsi" w:cstheme="minorHAnsi"/>
          <w:sz w:val="20"/>
          <w:szCs w:val="20"/>
        </w:rPr>
        <w:t>WZ</w:t>
      </w:r>
      <w:r w:rsidRPr="000E365D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0E365D">
        <w:rPr>
          <w:rFonts w:asciiTheme="minorHAnsi" w:hAnsiTheme="minorHAnsi" w:cstheme="minorHAnsi"/>
          <w:sz w:val="20"/>
          <w:szCs w:val="20"/>
        </w:rPr>
        <w:t xml:space="preserve">z </w:t>
      </w:r>
      <w:r w:rsidRPr="000E365D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0E365D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0E365D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0E365D">
        <w:rPr>
          <w:rFonts w:asciiTheme="minorHAnsi" w:hAnsiTheme="minorHAnsi" w:cstheme="minorHAnsi"/>
          <w:sz w:val="20"/>
          <w:szCs w:val="20"/>
        </w:rPr>
        <w:t>,</w:t>
      </w:r>
    </w:p>
    <w:p w14:paraId="53D379EC" w14:textId="77777777" w:rsidR="00FF3A31" w:rsidRPr="000E365D" w:rsidRDefault="00FF57EE" w:rsidP="000E365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0E365D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0E365D">
        <w:rPr>
          <w:rFonts w:asciiTheme="minorHAnsi" w:hAnsiTheme="minorHAnsi" w:cstheme="minorHAnsi"/>
          <w:sz w:val="20"/>
          <w:szCs w:val="20"/>
        </w:rPr>
        <w:t>SWZ</w:t>
      </w:r>
      <w:r w:rsidR="00B87AFB" w:rsidRPr="000E365D">
        <w:rPr>
          <w:rFonts w:asciiTheme="minorHAnsi" w:hAnsiTheme="minorHAnsi" w:cstheme="minorHAnsi"/>
          <w:sz w:val="20"/>
          <w:szCs w:val="20"/>
        </w:rPr>
        <w:t>,</w:t>
      </w:r>
      <w:r w:rsidR="00C754AE" w:rsidRPr="000E365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2F943A6" w14:textId="77777777" w:rsidR="004E4F1B" w:rsidRPr="000E365D" w:rsidRDefault="004E4F1B" w:rsidP="000E365D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</w:p>
    <w:p w14:paraId="5FA52D3D" w14:textId="77777777" w:rsidR="00BC4F99" w:rsidRPr="000E365D" w:rsidRDefault="00BC4F99" w:rsidP="000E365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0E365D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0E365D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0E365D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0E365D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0E365D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0E365D" w14:paraId="0B514CB0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EC579C4" w14:textId="77777777" w:rsidR="006522FA" w:rsidRPr="000E365D" w:rsidRDefault="006522FA" w:rsidP="000E365D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8DD30AA" w14:textId="77777777" w:rsidR="006522FA" w:rsidRPr="000E365D" w:rsidRDefault="006522FA" w:rsidP="000E365D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8A0C924" w14:textId="77777777" w:rsidR="006522FA" w:rsidRPr="000E365D" w:rsidRDefault="006522FA" w:rsidP="000E365D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0E365D" w14:paraId="1262BCBB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7B0E9" w14:textId="77777777" w:rsidR="006522FA" w:rsidRPr="000E365D" w:rsidRDefault="006522FA" w:rsidP="000E365D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AC497" w14:textId="77777777" w:rsidR="006522FA" w:rsidRPr="000E365D" w:rsidRDefault="006522FA" w:rsidP="000E365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CEEB" w14:textId="77777777" w:rsidR="006522FA" w:rsidRPr="000E365D" w:rsidRDefault="006522FA" w:rsidP="000E365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0E365D" w14:paraId="51A2894E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EFD9D" w14:textId="77777777" w:rsidR="006522FA" w:rsidRPr="000E365D" w:rsidRDefault="006522FA" w:rsidP="000E365D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6C45" w14:textId="77777777" w:rsidR="006522FA" w:rsidRPr="000E365D" w:rsidRDefault="006522FA" w:rsidP="000E365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A4CD6" w14:textId="77777777" w:rsidR="006522FA" w:rsidRPr="000E365D" w:rsidRDefault="006522FA" w:rsidP="000E365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37A4DD3" w14:textId="77777777" w:rsidR="00756715" w:rsidRPr="000E365D" w:rsidRDefault="00756715" w:rsidP="000E365D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27696BCE" w14:textId="77777777" w:rsidR="00554951" w:rsidRDefault="00756715" w:rsidP="000E365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sz w:val="20"/>
          <w:szCs w:val="20"/>
        </w:rPr>
        <w:t>udzielamy gwarancji na okres</w:t>
      </w:r>
      <w:r w:rsidR="00554951">
        <w:rPr>
          <w:rFonts w:asciiTheme="minorHAnsi" w:hAnsiTheme="minorHAnsi" w:cstheme="minorHAnsi"/>
          <w:sz w:val="20"/>
          <w:szCs w:val="20"/>
        </w:rPr>
        <w:t>:</w:t>
      </w:r>
    </w:p>
    <w:p w14:paraId="66088558" w14:textId="5AA45B0A" w:rsidR="00756715" w:rsidRDefault="00554951" w:rsidP="00554951">
      <w:pPr>
        <w:pStyle w:val="Akapitzlist"/>
        <w:spacing w:before="120" w:line="276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roboty budowalne </w:t>
      </w:r>
      <w:r w:rsidRPr="000E365D">
        <w:rPr>
          <w:rFonts w:asciiTheme="minorHAnsi" w:hAnsiTheme="minorHAnsi" w:cstheme="minorHAnsi"/>
          <w:sz w:val="20"/>
          <w:szCs w:val="20"/>
        </w:rPr>
        <w:t>..........</w:t>
      </w:r>
      <w:r w:rsidR="00756715" w:rsidRPr="000E365D">
        <w:rPr>
          <w:rFonts w:asciiTheme="minorHAnsi" w:hAnsiTheme="minorHAnsi" w:cstheme="minorHAnsi"/>
          <w:sz w:val="20"/>
          <w:szCs w:val="20"/>
        </w:rPr>
        <w:t xml:space="preserve"> miesięcy</w:t>
      </w:r>
      <w:r w:rsidR="000E365D">
        <w:rPr>
          <w:rFonts w:asciiTheme="minorHAnsi" w:hAnsiTheme="minorHAnsi" w:cstheme="minorHAnsi"/>
          <w:sz w:val="20"/>
          <w:szCs w:val="20"/>
        </w:rPr>
        <w:t xml:space="preserve"> (min 36 )</w:t>
      </w:r>
      <w:r w:rsidR="00756715" w:rsidRPr="000E365D">
        <w:rPr>
          <w:rFonts w:asciiTheme="minorHAnsi" w:hAnsiTheme="minorHAnsi" w:cstheme="minorHAnsi"/>
          <w:sz w:val="20"/>
          <w:szCs w:val="20"/>
        </w:rPr>
        <w:t xml:space="preserve"> licząc od daty odbioru końcowego przedmiotu zamówienia,</w:t>
      </w:r>
    </w:p>
    <w:p w14:paraId="6D6DC37A" w14:textId="664D0856" w:rsidR="00554951" w:rsidRDefault="00554951" w:rsidP="00554951">
      <w:pPr>
        <w:pStyle w:val="Akapitzlist"/>
        <w:spacing w:before="120" w:line="276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dźwig osobowy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E365D">
        <w:rPr>
          <w:rFonts w:asciiTheme="minorHAnsi" w:hAnsiTheme="minorHAnsi" w:cstheme="minorHAnsi"/>
          <w:sz w:val="20"/>
          <w:szCs w:val="20"/>
        </w:rPr>
        <w:t>.......... miesięcy</w:t>
      </w:r>
      <w:r>
        <w:rPr>
          <w:rFonts w:asciiTheme="minorHAnsi" w:hAnsiTheme="minorHAnsi" w:cstheme="minorHAnsi"/>
          <w:sz w:val="20"/>
          <w:szCs w:val="20"/>
        </w:rPr>
        <w:t xml:space="preserve"> (min 36 )</w:t>
      </w:r>
      <w:r w:rsidRPr="000E365D">
        <w:rPr>
          <w:rFonts w:asciiTheme="minorHAnsi" w:hAnsiTheme="minorHAnsi" w:cstheme="minorHAnsi"/>
          <w:sz w:val="20"/>
          <w:szCs w:val="20"/>
        </w:rPr>
        <w:t xml:space="preserve"> licząc od daty odbioru końcowego przedmiotu zamówienia</w:t>
      </w:r>
    </w:p>
    <w:p w14:paraId="72504077" w14:textId="1FD892B5" w:rsidR="00554951" w:rsidRPr="000E365D" w:rsidRDefault="00554951" w:rsidP="00554951">
      <w:pPr>
        <w:pStyle w:val="Akapitzlist"/>
        <w:spacing w:before="120" w:line="276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centrala wentylacyjna ……………….. </w:t>
      </w:r>
      <w:r w:rsidRPr="000E365D">
        <w:rPr>
          <w:rFonts w:asciiTheme="minorHAnsi" w:hAnsiTheme="minorHAnsi" w:cstheme="minorHAnsi"/>
          <w:sz w:val="20"/>
          <w:szCs w:val="20"/>
        </w:rPr>
        <w:t>miesięcy</w:t>
      </w:r>
      <w:r>
        <w:rPr>
          <w:rFonts w:asciiTheme="minorHAnsi" w:hAnsiTheme="minorHAnsi" w:cstheme="minorHAnsi"/>
          <w:sz w:val="20"/>
          <w:szCs w:val="20"/>
        </w:rPr>
        <w:t xml:space="preserve"> (min </w:t>
      </w:r>
      <w:r>
        <w:rPr>
          <w:rFonts w:asciiTheme="minorHAnsi" w:hAnsiTheme="minorHAnsi" w:cstheme="minorHAnsi"/>
          <w:sz w:val="20"/>
          <w:szCs w:val="20"/>
        </w:rPr>
        <w:t>24</w:t>
      </w:r>
      <w:r>
        <w:rPr>
          <w:rFonts w:asciiTheme="minorHAnsi" w:hAnsiTheme="minorHAnsi" w:cstheme="minorHAnsi"/>
          <w:sz w:val="20"/>
          <w:szCs w:val="20"/>
        </w:rPr>
        <w:t xml:space="preserve"> )</w:t>
      </w:r>
      <w:r w:rsidRPr="000E365D">
        <w:rPr>
          <w:rFonts w:asciiTheme="minorHAnsi" w:hAnsiTheme="minorHAnsi" w:cstheme="minorHAnsi"/>
          <w:sz w:val="20"/>
          <w:szCs w:val="20"/>
        </w:rPr>
        <w:t xml:space="preserve"> licząc od daty odbioru końcowego przedmiotu za</w:t>
      </w:r>
      <w:r>
        <w:rPr>
          <w:rFonts w:asciiTheme="minorHAnsi" w:hAnsiTheme="minorHAnsi" w:cstheme="minorHAnsi"/>
          <w:sz w:val="20"/>
          <w:szCs w:val="20"/>
        </w:rPr>
        <w:t>mówienia</w:t>
      </w:r>
    </w:p>
    <w:p w14:paraId="6FF07E2C" w14:textId="77777777" w:rsidR="00640768" w:rsidRPr="000E365D" w:rsidRDefault="00FF57EE" w:rsidP="000E365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0E365D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0E365D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0E365D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0E365D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0E365D">
        <w:rPr>
          <w:rFonts w:asciiTheme="minorHAnsi" w:hAnsiTheme="minorHAnsi" w:cstheme="minorHAnsi"/>
          <w:sz w:val="20"/>
          <w:szCs w:val="20"/>
        </w:rPr>
        <w:t>WZ</w:t>
      </w:r>
      <w:r w:rsidRPr="000E365D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0E365D">
        <w:rPr>
          <w:rFonts w:asciiTheme="minorHAnsi" w:hAnsiTheme="minorHAnsi" w:cstheme="minorHAnsi"/>
          <w:sz w:val="20"/>
          <w:szCs w:val="20"/>
        </w:rPr>
        <w:t>,</w:t>
      </w:r>
      <w:r w:rsidRPr="000E365D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0E365D">
        <w:rPr>
          <w:rFonts w:asciiTheme="minorHAnsi" w:hAnsiTheme="minorHAnsi" w:cstheme="minorHAnsi"/>
          <w:sz w:val="20"/>
          <w:szCs w:val="20"/>
        </w:rPr>
        <w:t>,</w:t>
      </w:r>
      <w:r w:rsidRPr="000E365D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0E365D">
        <w:rPr>
          <w:rFonts w:asciiTheme="minorHAnsi" w:hAnsiTheme="minorHAnsi" w:cstheme="minorHAnsi"/>
          <w:sz w:val="20"/>
          <w:szCs w:val="20"/>
        </w:rPr>
        <w:t>,</w:t>
      </w:r>
    </w:p>
    <w:p w14:paraId="78254BD3" w14:textId="77777777" w:rsidR="00525EFF" w:rsidRPr="000E365D" w:rsidRDefault="00FF57EE" w:rsidP="000E365D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0E365D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0E365D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0E365D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0E365D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0E365D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0E365D">
        <w:rPr>
          <w:rFonts w:asciiTheme="minorHAnsi" w:hAnsiTheme="minorHAnsi" w:cstheme="minorHAnsi"/>
          <w:sz w:val="20"/>
          <w:szCs w:val="20"/>
        </w:rPr>
        <w:t>.</w:t>
      </w:r>
    </w:p>
    <w:p w14:paraId="49DAE8F2" w14:textId="77777777" w:rsidR="002C23F2" w:rsidRPr="000E365D" w:rsidRDefault="004E4F1B" w:rsidP="000E365D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E365D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0E365D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0E365D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0E365D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0E365D">
        <w:rPr>
          <w:rFonts w:asciiTheme="minorHAnsi" w:hAnsiTheme="minorHAnsi" w:cstheme="minorHAnsi"/>
          <w:bCs/>
          <w:sz w:val="20"/>
          <w:szCs w:val="20"/>
        </w:rPr>
        <w:t>:</w:t>
      </w:r>
    </w:p>
    <w:p w14:paraId="6E27592A" w14:textId="457F44D0" w:rsidR="00CE1552" w:rsidRPr="000E365D" w:rsidRDefault="000E365D" w:rsidP="000E365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E365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3E79F93" wp14:editId="6A93DC82">
            <wp:extent cx="1809750" cy="2190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48482" w14:textId="77777777" w:rsidR="00CE1552" w:rsidRPr="000E365D" w:rsidRDefault="003A37A9" w:rsidP="000E365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E365D">
        <w:rPr>
          <w:rFonts w:asciiTheme="minorHAnsi" w:hAnsiTheme="minorHAnsi" w:cstheme="minorHAnsi"/>
          <w:bCs/>
          <w:sz w:val="20"/>
          <w:szCs w:val="20"/>
        </w:rPr>
        <w:lastRenderedPageBreak/>
        <w:t xml:space="preserve">do powstania u Zamawiającego obowiązku podatkowego zgodnie z ustawą dnia 11 marca 2004 r. o podatku od towarów i usług </w:t>
      </w:r>
      <w:r w:rsidR="002A516E" w:rsidRPr="000E365D">
        <w:rPr>
          <w:rFonts w:asciiTheme="minorHAnsi" w:hAnsiTheme="minorHAnsi" w:cstheme="minorHAnsi"/>
          <w:bCs/>
          <w:sz w:val="20"/>
          <w:szCs w:val="20"/>
        </w:rPr>
        <w:t>(</w:t>
      </w:r>
      <w:r w:rsidR="006D51B7" w:rsidRPr="000E365D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0E365D">
        <w:rPr>
          <w:rFonts w:asciiTheme="minorHAnsi" w:hAnsiTheme="minorHAnsi" w:cstheme="minorHAnsi"/>
          <w:bCs/>
          <w:sz w:val="20"/>
          <w:szCs w:val="20"/>
        </w:rPr>
        <w:t>).</w:t>
      </w:r>
    </w:p>
    <w:p w14:paraId="3AAC70EE" w14:textId="77777777" w:rsidR="003A37A9" w:rsidRPr="000E365D" w:rsidRDefault="003A37A9" w:rsidP="000E365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4751E20" w14:textId="33A58E77" w:rsidR="003A37A9" w:rsidRPr="000E365D" w:rsidRDefault="000E365D" w:rsidP="000E365D">
      <w:pPr>
        <w:pStyle w:val="Akapitzlist"/>
        <w:spacing w:before="360" w:after="120"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E365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7E181FF" wp14:editId="6E11959D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165ED" w14:textId="77777777" w:rsidR="003A37A9" w:rsidRPr="000E365D" w:rsidRDefault="003A37A9" w:rsidP="000E365D">
      <w:pPr>
        <w:pStyle w:val="Akapitzlist"/>
        <w:spacing w:after="60"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E365D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6D51B7" w:rsidRPr="000E365D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0E365D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0E365D" w14:paraId="0DC6860D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8006B1" w14:textId="77777777" w:rsidR="003A37A9" w:rsidRPr="000E365D" w:rsidRDefault="003A37A9" w:rsidP="000E365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48DAD15" w14:textId="77777777" w:rsidR="003A37A9" w:rsidRPr="000E365D" w:rsidRDefault="003A37A9" w:rsidP="000E365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A35F757" w14:textId="77777777" w:rsidR="003A37A9" w:rsidRPr="000E365D" w:rsidRDefault="003A37A9" w:rsidP="000E365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35E8FFB" w14:textId="77777777" w:rsidR="003A37A9" w:rsidRPr="000E365D" w:rsidRDefault="003A37A9" w:rsidP="000E365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0E365D" w14:paraId="3605FACF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4990" w14:textId="77777777" w:rsidR="003A37A9" w:rsidRPr="000E365D" w:rsidRDefault="003A37A9" w:rsidP="000E365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CC8F" w14:textId="77777777" w:rsidR="003A37A9" w:rsidRPr="000E365D" w:rsidRDefault="003A37A9" w:rsidP="000E365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9372" w14:textId="77777777" w:rsidR="003A37A9" w:rsidRPr="000E365D" w:rsidRDefault="003A37A9" w:rsidP="000E365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3BE1" w14:textId="77777777" w:rsidR="003A37A9" w:rsidRPr="000E365D" w:rsidRDefault="003A37A9" w:rsidP="000E365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0E365D" w14:paraId="7B2D0E39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A966" w14:textId="77777777" w:rsidR="003A37A9" w:rsidRPr="000E365D" w:rsidRDefault="003A37A9" w:rsidP="000E365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6B7F" w14:textId="77777777" w:rsidR="003A37A9" w:rsidRPr="000E365D" w:rsidRDefault="003A37A9" w:rsidP="000E365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BEE2" w14:textId="77777777" w:rsidR="003A37A9" w:rsidRPr="000E365D" w:rsidRDefault="003A37A9" w:rsidP="000E365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8C1D" w14:textId="77777777" w:rsidR="003A37A9" w:rsidRPr="000E365D" w:rsidRDefault="003A37A9" w:rsidP="000E365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879646" w14:textId="77777777" w:rsidR="00525EFF" w:rsidRPr="000E365D" w:rsidRDefault="00525EFF" w:rsidP="000E365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0E365D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0E365D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0E365D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0E365D">
        <w:rPr>
          <w:rFonts w:asciiTheme="minorHAnsi" w:hAnsiTheme="minorHAnsi" w:cstheme="minorHAnsi"/>
          <w:sz w:val="20"/>
          <w:szCs w:val="20"/>
        </w:rPr>
        <w:t>przedmiotowego postępowania</w:t>
      </w:r>
      <w:r w:rsidRPr="000E365D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0E365D" w14:paraId="26865540" w14:textId="77777777" w:rsidTr="00B56BE6">
        <w:tc>
          <w:tcPr>
            <w:tcW w:w="1984" w:type="dxa"/>
            <w:vAlign w:val="center"/>
          </w:tcPr>
          <w:p w14:paraId="0E9CAEC2" w14:textId="77777777" w:rsidR="00AE2ACB" w:rsidRPr="000E365D" w:rsidRDefault="00AE2ACB" w:rsidP="000E365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2BE90C37" w14:textId="77777777" w:rsidR="00AE2ACB" w:rsidRPr="000E365D" w:rsidRDefault="00AE2ACB" w:rsidP="000E365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0E365D" w14:paraId="2DBFBBF9" w14:textId="77777777" w:rsidTr="00B56BE6">
        <w:tc>
          <w:tcPr>
            <w:tcW w:w="1984" w:type="dxa"/>
            <w:vAlign w:val="center"/>
          </w:tcPr>
          <w:p w14:paraId="0A8145BB" w14:textId="77777777" w:rsidR="00AE2ACB" w:rsidRPr="000E365D" w:rsidRDefault="00AE2ACB" w:rsidP="000E365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1C5CC35E" w14:textId="77777777" w:rsidR="00AE2ACB" w:rsidRPr="000E365D" w:rsidRDefault="00AE2ACB" w:rsidP="000E365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0E365D" w14:paraId="0816B8BD" w14:textId="77777777" w:rsidTr="00B56BE6">
        <w:tc>
          <w:tcPr>
            <w:tcW w:w="1984" w:type="dxa"/>
            <w:vAlign w:val="center"/>
          </w:tcPr>
          <w:p w14:paraId="2F9B1C98" w14:textId="77777777" w:rsidR="00AE2ACB" w:rsidRPr="000E365D" w:rsidRDefault="00AE2ACB" w:rsidP="000E365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E365D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6CA4C497" w14:textId="77777777" w:rsidR="00AE2ACB" w:rsidRPr="000E365D" w:rsidRDefault="00AE2ACB" w:rsidP="000E365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6AB9E314" w14:textId="77777777" w:rsidR="00525EFF" w:rsidRPr="000E365D" w:rsidRDefault="009B316D" w:rsidP="000E365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0E365D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0E365D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0E365D">
        <w:rPr>
          <w:rFonts w:asciiTheme="minorHAnsi" w:hAnsiTheme="minorHAnsi" w:cstheme="minorHAnsi"/>
          <w:sz w:val="20"/>
          <w:szCs w:val="20"/>
        </w:rPr>
        <w:t>, stanowiąc</w:t>
      </w:r>
      <w:r w:rsidRPr="000E365D">
        <w:rPr>
          <w:rFonts w:asciiTheme="minorHAnsi" w:hAnsiTheme="minorHAnsi" w:cstheme="minorHAnsi"/>
          <w:sz w:val="20"/>
          <w:szCs w:val="20"/>
        </w:rPr>
        <w:t>e</w:t>
      </w:r>
      <w:r w:rsidR="00AF4AC3" w:rsidRPr="000E365D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0E365D">
        <w:rPr>
          <w:rFonts w:asciiTheme="minorHAnsi" w:hAnsiTheme="minorHAnsi" w:cstheme="minorHAnsi"/>
          <w:sz w:val="20"/>
          <w:szCs w:val="20"/>
        </w:rPr>
        <w:t>:</w:t>
      </w:r>
    </w:p>
    <w:p w14:paraId="78496DD9" w14:textId="77777777" w:rsidR="009B316D" w:rsidRPr="000E365D" w:rsidRDefault="009B316D" w:rsidP="000E365D">
      <w:pPr>
        <w:pStyle w:val="Akapitzlist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0E365D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0E365D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0E365D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34081A24" w14:textId="77777777" w:rsidR="007D475B" w:rsidRPr="000E365D" w:rsidRDefault="007D475B" w:rsidP="000E365D">
      <w:pPr>
        <w:pStyle w:val="Akapitzlist"/>
        <w:numPr>
          <w:ilvl w:val="0"/>
          <w:numId w:val="4"/>
        </w:numPr>
        <w:spacing w:before="120" w:line="276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E365D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0E365D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35DF97BE" w14:textId="77777777" w:rsidR="0097776D" w:rsidRPr="000E365D" w:rsidRDefault="007D475B" w:rsidP="000E365D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E365D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0E365D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0E365D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0E365D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5DCD247F" w14:textId="77777777" w:rsidR="004D4F17" w:rsidRPr="000E365D" w:rsidRDefault="004D4F17" w:rsidP="000E365D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21FDF920" w14:textId="77777777" w:rsidR="00814ACA" w:rsidRPr="000E365D" w:rsidRDefault="00814ACA" w:rsidP="000E365D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0E365D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274B0410" w14:textId="77777777" w:rsidR="00814ACA" w:rsidRPr="000E365D" w:rsidRDefault="00FD166E" w:rsidP="000E365D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0E365D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0E365D">
        <w:rPr>
          <w:rFonts w:asciiTheme="minorHAnsi" w:hAnsiTheme="minorHAnsi" w:cstheme="minorHAnsi"/>
          <w:iCs/>
          <w:sz w:val="20"/>
          <w:szCs w:val="20"/>
        </w:rPr>
        <w:t>[podpis</w:t>
      </w:r>
      <w:r w:rsidRPr="000E365D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0E365D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6"/>
      </w:r>
      <w:r w:rsidR="00814ACA" w:rsidRPr="000E365D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0E365D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63F1E" w14:textId="77777777" w:rsidR="00626AEE" w:rsidRDefault="00626AEE" w:rsidP="00FF57EE">
      <w:r>
        <w:separator/>
      </w:r>
    </w:p>
  </w:endnote>
  <w:endnote w:type="continuationSeparator" w:id="0">
    <w:p w14:paraId="041265A5" w14:textId="77777777" w:rsidR="00626AEE" w:rsidRDefault="00626AEE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2A3D2" w14:textId="77777777" w:rsidR="00FF3A31" w:rsidRDefault="00FF3A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50306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3255" w14:textId="77777777" w:rsidR="00FF3A31" w:rsidRDefault="00FF3A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8DEC9" w14:textId="77777777" w:rsidR="00626AEE" w:rsidRDefault="00626AEE" w:rsidP="00FF57EE">
      <w:r>
        <w:separator/>
      </w:r>
    </w:p>
  </w:footnote>
  <w:footnote w:type="continuationSeparator" w:id="0">
    <w:p w14:paraId="7A71284B" w14:textId="77777777" w:rsidR="00626AEE" w:rsidRDefault="00626AEE" w:rsidP="00FF57EE">
      <w:r>
        <w:continuationSeparator/>
      </w:r>
    </w:p>
  </w:footnote>
  <w:footnote w:id="1">
    <w:p w14:paraId="0B5A115A" w14:textId="77777777" w:rsidR="00563DC0" w:rsidRPr="000E365D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0E365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 Należy zaznaczyć/wskazać właściwe</w:t>
      </w:r>
      <w:r w:rsidR="00563DC0"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. </w:t>
      </w:r>
    </w:p>
    <w:p w14:paraId="19585023" w14:textId="77777777" w:rsidR="00563DC0" w:rsidRPr="000E365D" w:rsidRDefault="00563DC0" w:rsidP="001C12C1">
      <w:pPr>
        <w:pStyle w:val="Tekstprzypisudolnego"/>
        <w:spacing w:after="60"/>
        <w:ind w:left="142"/>
        <w:rPr>
          <w:rFonts w:asciiTheme="minorHAnsi" w:hAnsiTheme="minorHAnsi" w:cstheme="minorHAnsi"/>
          <w:color w:val="0070C0"/>
          <w:sz w:val="18"/>
          <w:szCs w:val="18"/>
        </w:rPr>
      </w:pPr>
      <w:r w:rsidRPr="000E365D">
        <w:rPr>
          <w:rFonts w:asciiTheme="minorHAnsi" w:hAnsiTheme="minorHAnsi" w:cstheme="minorHAnsi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0E365D">
        <w:rPr>
          <w:rFonts w:asciiTheme="minorHAnsi" w:hAnsiTheme="minorHAnsi" w:cstheme="minorHAnsi"/>
          <w:color w:val="0070C0"/>
          <w:sz w:val="18"/>
          <w:szCs w:val="18"/>
        </w:rPr>
        <w:t>t.j. Dz. U. z 202</w:t>
      </w:r>
      <w:r w:rsidR="00C76D8E" w:rsidRPr="000E365D">
        <w:rPr>
          <w:rFonts w:asciiTheme="minorHAnsi" w:hAnsiTheme="minorHAnsi" w:cstheme="minorHAnsi"/>
          <w:color w:val="0070C0"/>
          <w:sz w:val="18"/>
          <w:szCs w:val="18"/>
        </w:rPr>
        <w:t>5</w:t>
      </w:r>
      <w:r w:rsidR="00216425"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r. poz. </w:t>
      </w:r>
      <w:r w:rsidR="00C76D8E" w:rsidRPr="000E365D">
        <w:rPr>
          <w:rFonts w:asciiTheme="minorHAnsi" w:hAnsiTheme="minorHAnsi" w:cstheme="minorHAnsi"/>
          <w:color w:val="0070C0"/>
          <w:sz w:val="18"/>
          <w:szCs w:val="18"/>
        </w:rPr>
        <w:t>1480</w:t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>).</w:t>
      </w:r>
    </w:p>
  </w:footnote>
  <w:footnote w:id="2">
    <w:p w14:paraId="6C070928" w14:textId="77777777" w:rsidR="00C754AE" w:rsidRPr="000E365D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0E365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 Niepotrzebne skreślić</w:t>
      </w:r>
    </w:p>
  </w:footnote>
  <w:footnote w:id="3">
    <w:p w14:paraId="64F73772" w14:textId="77777777" w:rsidR="00640768" w:rsidRPr="000E365D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0E365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B16EA40" w14:textId="77777777" w:rsidR="00640768" w:rsidRPr="000E365D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0E365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należy </w:t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>usun</w:t>
      </w:r>
      <w:r w:rsidR="00253194" w:rsidRPr="000E365D">
        <w:rPr>
          <w:rFonts w:asciiTheme="minorHAnsi" w:hAnsiTheme="minorHAnsi" w:cstheme="minorHAnsi"/>
          <w:color w:val="0070C0"/>
          <w:sz w:val="18"/>
          <w:szCs w:val="18"/>
        </w:rPr>
        <w:t>ąć</w:t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 treś</w:t>
      </w:r>
      <w:r w:rsidR="00253194" w:rsidRPr="000E365D">
        <w:rPr>
          <w:rFonts w:asciiTheme="minorHAnsi" w:hAnsiTheme="minorHAnsi" w:cstheme="minorHAnsi"/>
          <w:color w:val="0070C0"/>
          <w:sz w:val="18"/>
          <w:szCs w:val="18"/>
        </w:rPr>
        <w:t>ć</w:t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 oświadczenia</w:t>
      </w:r>
      <w:r w:rsidR="00253194"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>przez jego wykreślenie).</w:t>
      </w:r>
    </w:p>
  </w:footnote>
  <w:footnote w:id="5">
    <w:p w14:paraId="39259149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0E365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0E365D">
        <w:rPr>
          <w:rFonts w:asciiTheme="minorHAnsi" w:hAnsiTheme="minorHAnsi" w:cstheme="minorHAnsi"/>
          <w:sz w:val="18"/>
          <w:szCs w:val="18"/>
        </w:rPr>
        <w:t xml:space="preserve"> </w:t>
      </w:r>
      <w:r w:rsidR="00253194" w:rsidRPr="000E365D">
        <w:rPr>
          <w:rFonts w:asciiTheme="minorHAnsi" w:hAnsiTheme="minorHAnsi" w:cstheme="minorHAnsi"/>
          <w:sz w:val="18"/>
          <w:szCs w:val="18"/>
        </w:rPr>
        <w:t xml:space="preserve"> </w:t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</w:p>
  </w:footnote>
  <w:footnote w:id="6">
    <w:p w14:paraId="7143770E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Podpis elektroniczny </w:t>
      </w:r>
      <w:r w:rsidR="004D4F17" w:rsidRPr="000E365D">
        <w:rPr>
          <w:rFonts w:asciiTheme="minorHAnsi" w:hAnsiTheme="minorHAnsi" w:cstheme="minorHAnsi"/>
          <w:color w:val="0070C0"/>
          <w:sz w:val="18"/>
          <w:szCs w:val="18"/>
        </w:rPr>
        <w:t>określony</w:t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="00FC151A"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przez Zamawiającego </w:t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>w dokumentach zamówienia</w:t>
      </w:r>
      <w:r w:rsidR="00FC151A" w:rsidRPr="000E365D">
        <w:rPr>
          <w:rFonts w:asciiTheme="minorHAnsi" w:hAnsiTheme="minorHAnsi" w:cstheme="minorHAnsi"/>
          <w:color w:val="0070C0"/>
          <w:sz w:val="18"/>
          <w:szCs w:val="18"/>
        </w:rPr>
        <w:t>,</w:t>
      </w:r>
      <w:r w:rsidRPr="000E365D">
        <w:rPr>
          <w:rFonts w:asciiTheme="minorHAnsi" w:hAnsiTheme="minorHAnsi" w:cstheme="minorHAnsi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B2F6B" w14:textId="77777777" w:rsidR="00FF3A31" w:rsidRDefault="00FF3A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46460" w14:textId="77777777" w:rsidR="00AE2ACB" w:rsidRPr="000E365D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0E365D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0E365D">
      <w:rPr>
        <w:rFonts w:asciiTheme="minorHAnsi" w:hAnsiTheme="minorHAnsi" w:cstheme="minorHAnsi"/>
        <w:sz w:val="18"/>
        <w:szCs w:val="18"/>
      </w:rPr>
      <w:t xml:space="preserve"> </w:t>
    </w:r>
    <w:r w:rsidR="00FF3A31" w:rsidRPr="000E365D">
      <w:rPr>
        <w:rFonts w:asciiTheme="minorHAnsi" w:hAnsiTheme="minorHAnsi" w:cstheme="minorHAnsi"/>
        <w:sz w:val="18"/>
        <w:szCs w:val="18"/>
      </w:rPr>
      <w:t>CZPMazurska/573/2026</w:t>
    </w:r>
  </w:p>
  <w:p w14:paraId="06AAA992" w14:textId="209B6645" w:rsidR="000E365D" w:rsidRDefault="000E365D">
    <w:pPr>
      <w:pStyle w:val="Nagwek"/>
      <w:rPr>
        <w:noProof/>
      </w:rPr>
    </w:pPr>
    <w:r w:rsidRPr="00BC5D16">
      <w:rPr>
        <w:noProof/>
      </w:rPr>
      <w:drawing>
        <wp:inline distT="0" distB="0" distL="0" distR="0" wp14:anchorId="5BFCA0A1" wp14:editId="6B0B03BD">
          <wp:extent cx="5753100" cy="714375"/>
          <wp:effectExtent l="0" t="0" r="0" b="0"/>
          <wp:docPr id="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D05FB2" w14:textId="370AE7D9" w:rsidR="000E365D" w:rsidRPr="000E365D" w:rsidRDefault="000E365D" w:rsidP="000E365D">
    <w:pPr>
      <w:pStyle w:val="Nagwek4"/>
      <w:spacing w:before="0" w:after="480" w:line="276" w:lineRule="auto"/>
      <w:jc w:val="right"/>
      <w:rPr>
        <w:rFonts w:cs="Calibri"/>
        <w:sz w:val="18"/>
        <w:szCs w:val="18"/>
      </w:rPr>
    </w:pPr>
    <w:r w:rsidRPr="000E365D">
      <w:rPr>
        <w:rFonts w:cs="Calibri"/>
        <w:b w:val="0"/>
        <w:sz w:val="18"/>
        <w:szCs w:val="18"/>
      </w:rPr>
      <w:t xml:space="preserve">Załącznik nr </w:t>
    </w:r>
    <w:r w:rsidRPr="000E365D">
      <w:rPr>
        <w:rFonts w:cs="Calibri"/>
        <w:sz w:val="18"/>
        <w:szCs w:val="18"/>
      </w:rPr>
      <w:t xml:space="preserve">2 </w:t>
    </w:r>
    <w:r w:rsidRPr="000E365D">
      <w:rPr>
        <w:rFonts w:cs="Calibri"/>
        <w:b w:val="0"/>
        <w:sz w:val="18"/>
        <w:szCs w:val="18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2DC40" w14:textId="77777777" w:rsidR="00FF3A31" w:rsidRDefault="00FF3A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B172C"/>
    <w:multiLevelType w:val="hybridMultilevel"/>
    <w:tmpl w:val="9D4AB21C"/>
    <w:lvl w:ilvl="0" w:tplc="134A5E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359E3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8102714">
    <w:abstractNumId w:val="3"/>
  </w:num>
  <w:num w:numId="2" w16cid:durableId="1472360510">
    <w:abstractNumId w:val="1"/>
  </w:num>
  <w:num w:numId="3" w16cid:durableId="1395544767">
    <w:abstractNumId w:val="2"/>
  </w:num>
  <w:num w:numId="4" w16cid:durableId="774177783">
    <w:abstractNumId w:val="4"/>
  </w:num>
  <w:num w:numId="5" w16cid:durableId="1552156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AEE"/>
    <w:rsid w:val="00025E59"/>
    <w:rsid w:val="0005281D"/>
    <w:rsid w:val="00077EBA"/>
    <w:rsid w:val="0008133D"/>
    <w:rsid w:val="000E365D"/>
    <w:rsid w:val="001063D3"/>
    <w:rsid w:val="001129C0"/>
    <w:rsid w:val="00140C27"/>
    <w:rsid w:val="00193F60"/>
    <w:rsid w:val="001944F0"/>
    <w:rsid w:val="001B75FB"/>
    <w:rsid w:val="001C12C1"/>
    <w:rsid w:val="001C7D84"/>
    <w:rsid w:val="001D08E7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769C"/>
    <w:rsid w:val="003E0201"/>
    <w:rsid w:val="004005C4"/>
    <w:rsid w:val="00497AEE"/>
    <w:rsid w:val="004C59EC"/>
    <w:rsid w:val="004D4F17"/>
    <w:rsid w:val="004D5A42"/>
    <w:rsid w:val="004E4F1B"/>
    <w:rsid w:val="00525EFF"/>
    <w:rsid w:val="0054434F"/>
    <w:rsid w:val="00554951"/>
    <w:rsid w:val="005564F9"/>
    <w:rsid w:val="00563DC0"/>
    <w:rsid w:val="005722FE"/>
    <w:rsid w:val="00574A9C"/>
    <w:rsid w:val="005844F6"/>
    <w:rsid w:val="005D6DA1"/>
    <w:rsid w:val="005F6F5F"/>
    <w:rsid w:val="00626AEE"/>
    <w:rsid w:val="00640768"/>
    <w:rsid w:val="006522FA"/>
    <w:rsid w:val="006B63D6"/>
    <w:rsid w:val="006C641D"/>
    <w:rsid w:val="006D09E0"/>
    <w:rsid w:val="006D51B7"/>
    <w:rsid w:val="006E3E28"/>
    <w:rsid w:val="00756715"/>
    <w:rsid w:val="007D475B"/>
    <w:rsid w:val="007E331F"/>
    <w:rsid w:val="007F3E87"/>
    <w:rsid w:val="00814ACA"/>
    <w:rsid w:val="00855873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6100A"/>
    <w:rsid w:val="00B86D25"/>
    <w:rsid w:val="00B87AFB"/>
    <w:rsid w:val="00B9086B"/>
    <w:rsid w:val="00B964C4"/>
    <w:rsid w:val="00BC4F99"/>
    <w:rsid w:val="00BE474D"/>
    <w:rsid w:val="00C11FEF"/>
    <w:rsid w:val="00C22F7D"/>
    <w:rsid w:val="00C749A9"/>
    <w:rsid w:val="00C754AE"/>
    <w:rsid w:val="00C76D8E"/>
    <w:rsid w:val="00C85374"/>
    <w:rsid w:val="00CE1552"/>
    <w:rsid w:val="00CE3AE6"/>
    <w:rsid w:val="00D554C7"/>
    <w:rsid w:val="00D5631A"/>
    <w:rsid w:val="00D613AB"/>
    <w:rsid w:val="00D86550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3A3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8C50D"/>
  <w15:chartTrackingRefBased/>
  <w15:docId w15:val="{16A84194-DBB7-491D-8076-69EF4CD6F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6D8E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Nagwek3Znak">
    <w:name w:val="Nagłówek 3 Znak"/>
    <w:link w:val="Nagwek3"/>
    <w:uiPriority w:val="9"/>
    <w:semiHidden/>
    <w:rsid w:val="00C76D8E"/>
    <w:rPr>
      <w:rFonts w:ascii="Aptos Display" w:eastAsia="Times New Roman" w:hAnsi="Aptos Display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3</Pages>
  <Words>576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3</cp:revision>
  <dcterms:created xsi:type="dcterms:W3CDTF">2026-05-11T07:14:00Z</dcterms:created>
  <dcterms:modified xsi:type="dcterms:W3CDTF">2026-05-18T12:36:00Z</dcterms:modified>
</cp:coreProperties>
</file>